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การขอใบอนุญาต การดำเนินการทดสอบฝีมือคนหางาน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สถานทดสอบฝีมือคนหางาน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)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สำนักพัฒนามาตรฐานและทดสอบฝีมือแรงงาน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กระทรวงแรงงาน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การขอใบอนุญาต การดำเนินการทดสอบฝีมือคนหางาน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สถานทดสอบฝีมือคนหางาน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สำนักพัฒนามาตรฐานและทดสอบฝีมือแรงงาน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จัดหางานและคุ้มครองคนหางาน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2528 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แก้ไขเพิ่มเติม 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2 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.2537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และ ฉบับที่ 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3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.2544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5859C81E" w14:textId="77777777" w:rsidTr="008C1396">
        <w:tc>
          <w:tcPr>
            <w:tcW w:w="675" w:type="dxa"/>
          </w:tcPr>
          <w:p w14:paraId="2DE9BFD5" w14:textId="77777777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7B7128D0" w14:textId="77777777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จัดหางานและคุ้มครองคนหางาน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2528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และที่แก้ไขเพิ่มเติม</w:t>
            </w:r>
          </w:p>
          <w:p w14:paraId="3F37BCFB" w14:textId="77777777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158D25B1" w14:textId="77777777" w:rsidTr="008C1396">
        <w:tc>
          <w:tcPr>
            <w:tcW w:w="675" w:type="dxa"/>
          </w:tcPr>
          <w:p w14:paraId="075F0610" w14:textId="77777777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63783B26" w14:textId="77777777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ส่งเสริมการพัฒนาฝีมือแรงงาน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2545</w:t>
            </w:r>
          </w:p>
          <w:p w14:paraId="16820882" w14:textId="77777777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71294EA8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8B08AB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ส่วนกลางที่ตั้งอยู่ในภูมิภาค </w:t>
      </w:r>
      <w:r w:rsidR="008B08AB" w:rsidRPr="000C2AAC">
        <w:rPr>
          <w:rFonts w:asciiTheme="minorBidi" w:hAnsiTheme="minorBidi"/>
          <w:noProof/>
          <w:sz w:val="32"/>
          <w:szCs w:val="32"/>
        </w:rPr>
        <w:t>(</w:t>
      </w:r>
      <w:r w:rsidR="008B08AB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ตามกฎกระทรวง</w:t>
      </w:r>
      <w:r w:rsidR="008B08AB" w:rsidRPr="000C2AAC">
        <w:rPr>
          <w:rFonts w:asciiTheme="minorBidi" w:hAnsiTheme="minorBidi"/>
          <w:noProof/>
          <w:sz w:val="32"/>
          <w:szCs w:val="32"/>
        </w:rPr>
        <w:t>),</w:t>
      </w:r>
      <w:r w:rsidR="008B08AB">
        <w:rPr>
          <w:rFonts w:asciiTheme="minorBidi" w:hAnsiTheme="minorBidi"/>
          <w:noProof/>
          <w:sz w:val="32"/>
          <w:szCs w:val="32"/>
        </w:rPr>
        <w:t xml:space="preserve"> </w:t>
      </w:r>
      <w:r w:rsidR="008B08AB">
        <w:rPr>
          <w:rFonts w:asciiTheme="minorBidi" w:hAnsiTheme="minorBidi" w:hint="cs"/>
          <w:noProof/>
          <w:sz w:val="32"/>
          <w:szCs w:val="32"/>
          <w:cs/>
          <w:lang w:bidi="th-TH"/>
        </w:rPr>
        <w:t>จังหวัดปราจีนบุรี</w:t>
      </w:r>
      <w:r w:rsidR="008B08AB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พระราชบัญญัติจัดหางานและคุ้มครองคนหางาน 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2528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แก้ไขเพิ่มเติมโดยพระราชบัญญัติจัดหางานและคุ้มครองคนหางาน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2)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2537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7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[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สำเนาคู่มือประชาชน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]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การขอใบอนุญาต  การดำเนินการทดสอบฝีมือคนหางาน </w:t>
      </w:r>
      <w:r w:rsidR="00094F82" w:rsidRPr="000C2AAC">
        <w:rPr>
          <w:rFonts w:asciiTheme="minorBidi" w:hAnsiTheme="minorBidi"/>
          <w:noProof/>
          <w:sz w:val="32"/>
          <w:szCs w:val="32"/>
        </w:rPr>
        <w:t>(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สถานทดสอบฝีมือคนหางาน</w:t>
      </w:r>
      <w:r w:rsidR="00094F82" w:rsidRPr="000C2AAC">
        <w:rPr>
          <w:rFonts w:asciiTheme="minorBidi" w:hAnsiTheme="minorBidi"/>
          <w:noProof/>
          <w:sz w:val="32"/>
          <w:szCs w:val="32"/>
        </w:rPr>
        <w:t>)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B08AB" w:rsidRPr="000C2AAC" w14:paraId="5F1398AA" w14:textId="77777777" w:rsidTr="009B7715">
        <w:tc>
          <w:tcPr>
            <w:tcW w:w="675" w:type="dxa"/>
          </w:tcPr>
          <w:p w14:paraId="08D93DD3" w14:textId="0C207921" w:rsidR="008B08AB" w:rsidRPr="000C2AAC" w:rsidRDefault="008B08AB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7AB1871" w14:textId="77777777" w:rsidR="008B08AB" w:rsidRPr="000C2AAC" w:rsidRDefault="008B08AB" w:rsidP="004762EF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ศูนย์พัฒนาฝีมือแรงงานจังหวัดปราจีนบุรี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455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6 ต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ำบล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กบินทร์ อ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ำเภอ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กบินทร์บุรี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จังหวัดปราจีนบุรี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25110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 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:  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>037-290-380-2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, โทรสาร 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: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037-290-383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 /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59D581DD" w14:textId="77777777" w:rsidR="008B08AB" w:rsidRPr="000C2AAC" w:rsidRDefault="008B08AB" w:rsidP="004762EF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lastRenderedPageBreak/>
              <w:t xml:space="preserve">ระยะเวลาเปิดให้บริการ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78653E4A" w14:textId="6EE3DAD1" w:rsidR="008B08AB" w:rsidRPr="000C2AAC" w:rsidRDefault="008B08AB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 สามารถค้นหาได้ทางเว็บไซต์ </w:t>
            </w:r>
            <w:r w:rsidRPr="007A4DE9">
              <w:rPr>
                <w:rFonts w:asciiTheme="minorBidi" w:hAnsiTheme="minorBidi"/>
                <w:iCs/>
                <w:noProof/>
                <w:sz w:val="32"/>
                <w:szCs w:val="32"/>
              </w:rPr>
              <w:t>http://www.dsd.go.th/Prachinburi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  <w:tr w:rsidR="00094F82" w:rsidRPr="000C2AAC" w14:paraId="1FE26EF0" w14:textId="77777777" w:rsidTr="009B7715">
        <w:tc>
          <w:tcPr>
            <w:tcW w:w="675" w:type="dxa"/>
          </w:tcPr>
          <w:p w14:paraId="62EBAF32" w14:textId="1ED0D1A7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9639" w:type="dxa"/>
          </w:tcPr>
          <w:p w14:paraId="3ACE8573" w14:textId="683044EB" w:rsidR="00313D38" w:rsidRPr="000C2AAC" w:rsidRDefault="00313D38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การทดสอบฝีมือคนหางานเพื่อไปทำงานในต่างประเทศ เป็นการทดสอบฝีมือแรงงานที่ผู้ที่มีความประสงค์ไปทำงานในต่างประเทศ ในตำแหน่งช่างฝีมือ เพื่อให้นายจ้างทราบถึงความสามารถในการปฏิบัติงานว่าตรงกับลักษณะงานที่จะจ้างหรือไม่ หากผู้ใดมีความประสงค์จะขอใบอนุญาตดำเนินการทดสอบฝีมือคนหางาน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สถานทดสอบฝีมือคนหางาน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ภายใต้พระราชบัญญัติจัดหางานและคุ้มครองคนหางาน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2528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แก้ไขเพิ่มเติมโดยพระราชบัญญัติจัดหางานและคุ้มครองคนหางาน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>. 2537 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เว็บไซด์กรมพัฒนาฝีมือแรงงาน </w:t>
      </w:r>
      <w:r w:rsidRPr="000C2AAC">
        <w:rPr>
          <w:rFonts w:asciiTheme="minorBidi" w:hAnsiTheme="minorBidi"/>
          <w:noProof/>
          <w:sz w:val="32"/>
          <w:szCs w:val="32"/>
        </w:rPr>
        <w:t xml:space="preserve">www.dsd.go.th)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สามารถยื่นคำขอต่อนายทะเบียนพร้อมด้วยเอกสารหลักฐานตามที่กำหนดไว้ในแบบ ทค</w:t>
      </w:r>
      <w:r w:rsidRPr="000C2AAC">
        <w:rPr>
          <w:rFonts w:asciiTheme="minorBidi" w:hAnsiTheme="minorBidi"/>
          <w:noProof/>
          <w:sz w:val="32"/>
          <w:szCs w:val="32"/>
        </w:rPr>
        <w:t>.1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**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กรณีคำขอหรือรายการเอกสารประกอบการพิจารณาไม่ถูกต้องหรือไม่ครบถ้วน หรือไม่อาจแก้ไข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เพิ่มเติมได้ในขณะนั้น ผู้รับคำขอและผู้ยื่นคำขอจะต้องลงนามบันทึกความบกพร่องและรายการเอกสาร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 ฐาน ร่วมกัน พร้อมกำหนดระยะเวลาให้ผู้ยื่นคำขอดำเนินการแก้ไข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 หากผู้ยื่นคำขอไม่ดำเนินการแก้ไข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เพิ่มเติมได้ภายในระยะเวลาที่กำหนด ผู้รับคำขอจะดำเนินการคืนคำขอและเอกสารประกอบการพิจารณา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**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พนักเจ้าหน้าที่จะยังไม่พิจารณาคำขอ และยังไม่นับระยะเวลาดำเนินงาน จนกว่าผู้ยื่นคำขอจะดำเนินการแก้ไขคำขอหรือยื่นเอกสารเพิ่มเติมครบถ้วนตาม บันทึกความบกพร่องนั้นเรียบร้อยแล้ว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**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ั้นตอนการดำเนินงานตามคู่มือจะเริ่มนับระยะเวลาตั้งแต่เจ้าหน้าที่ตรวจเอกสารครบถ้วนตามที่ระบุไว้ในคู่มือประชาชนเรียบร้อยแล้ว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**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ทั้งนี้จะแจ้งผลการพิจารณาให้ผู้ยื่นคำขอทราบภายใน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 นับแต่วันที่พิจารณาแล้วเสร็จ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14:paraId="7254DDEE" w14:textId="77777777" w:rsidR="008E2900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14:paraId="4A70D1DD" w14:textId="77777777" w:rsidR="008B08AB" w:rsidRDefault="008B08AB" w:rsidP="00575FAF">
      <w:pPr>
        <w:tabs>
          <w:tab w:val="left" w:pos="360"/>
        </w:tabs>
        <w:spacing w:after="0" w:line="240" w:lineRule="auto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14:paraId="652FE280" w14:textId="77777777" w:rsidR="008B08AB" w:rsidRDefault="008B08AB" w:rsidP="00575FAF">
      <w:pPr>
        <w:tabs>
          <w:tab w:val="left" w:pos="360"/>
        </w:tabs>
        <w:spacing w:after="0" w:line="240" w:lineRule="auto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14:paraId="791132D2" w14:textId="77777777" w:rsidR="008B08AB" w:rsidRDefault="008B08AB" w:rsidP="00575FAF">
      <w:pPr>
        <w:tabs>
          <w:tab w:val="left" w:pos="360"/>
        </w:tabs>
        <w:spacing w:after="0" w:line="240" w:lineRule="auto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14:paraId="23D798D4" w14:textId="77777777" w:rsidR="008B08AB" w:rsidRPr="000C2AAC" w:rsidRDefault="008B08AB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ขั้นตอนการขอใบอนุญาต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ผู้มีความประสงค์ยื่นคำขอและตรวจสอบความถูกต้องครบถ้วนของเอกสาร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นัดหมายคณะทำงานตรวจสอบ และผู้ยื่นคำขอ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63F68ED1" w14:textId="77777777" w:rsidTr="00313D38">
        <w:tc>
          <w:tcPr>
            <w:tcW w:w="675" w:type="dxa"/>
            <w:vAlign w:val="center"/>
          </w:tcPr>
          <w:p w14:paraId="211CFD8B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703776BD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1AD3282C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31B8EF09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เจ้าหน้าที่ตรวจสอบความพร้อมของสถานที่ เครื่องจักร เครื่องมือและ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อุปกรณ์ และแจ้งผลการตรวจสอบ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 ไม่ผ่านการตรวจสอบ ต้องทำการแก้ไขปรับปรุง ขึ้นอยู่กับ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ความพร้อมของผู้ยื่นคำขอเพื่อกำหนดวันเข้าตรวจสอบอีกครั้งหนึ่ง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14:paraId="1EB6F7F3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6C52EA49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43F2D786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564303D3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2278F2FB" w14:textId="77777777" w:rsidTr="00313D38">
        <w:tc>
          <w:tcPr>
            <w:tcW w:w="675" w:type="dxa"/>
            <w:vAlign w:val="center"/>
          </w:tcPr>
          <w:p w14:paraId="04D1C79D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7EE383C9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14:paraId="7943A73C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33739452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สรุปผลการตรวจสอบ</w:t>
            </w:r>
          </w:p>
          <w:p w14:paraId="740DDA70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5281F3EC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5E777AAD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28AA25CD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กรณีเป็นบุคคล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แบบคำขอรับใบอนุญาตดำเนินการทดสอบฝีมือคนหางาน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ทค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การขอใบอนุญาต คำขอ ฉบับละ</w:t>
            </w:r>
          </w:p>
          <w:p w14:paraId="201E5AF3" w14:textId="77777777"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  <w:tr w:rsidR="00A13B6C" w:rsidRPr="000C2AAC" w14:paraId="0F1DCC77" w14:textId="77777777" w:rsidTr="00090552">
        <w:tc>
          <w:tcPr>
            <w:tcW w:w="534" w:type="dxa"/>
          </w:tcPr>
          <w:p w14:paraId="150E41EE" w14:textId="77777777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5F040A85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การขอใบอนุญาต ใบอนุญาตดำเนินการทดสอบฝีมือคนหางาน ฉบับละ</w:t>
            </w:r>
          </w:p>
          <w:p w14:paraId="39147FF6" w14:textId="77777777"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5,000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627DCC91" w14:textId="77777777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DB4C37" w:rsidRPr="000C2AAC" w14:paraId="4CD3265C" w14:textId="77777777" w:rsidTr="004762EF">
        <w:tc>
          <w:tcPr>
            <w:tcW w:w="534" w:type="dxa"/>
          </w:tcPr>
          <w:p w14:paraId="7B1EFAD7" w14:textId="77777777" w:rsidR="00DB4C37" w:rsidRPr="000C2AAC" w:rsidRDefault="00DB4C37" w:rsidP="004762EF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6E8A0669" w14:textId="77777777" w:rsidR="00DB4C37" w:rsidRPr="000C2AAC" w:rsidRDefault="00DB4C37" w:rsidP="004762EF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ศูนย์พัฒนาฝีมือแรงงานจังหวัดปราจีนบุรี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455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6 ต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ำบล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กบินทร์ อ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ำเภอ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กบินทร์บุรี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จังหวัดปราจีนบุรี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25110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 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:  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>037-290-380-2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, โทรสาร 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: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037-290-383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 /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4024D12C" w14:textId="77777777" w:rsidR="00DB4C37" w:rsidRPr="000C2AAC" w:rsidRDefault="00DB4C37" w:rsidP="004762EF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lastRenderedPageBreak/>
              <w:t xml:space="preserve">ระยะเวลาเปิดให้บริการ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5F795588" w14:textId="77777777" w:rsidR="00DB4C37" w:rsidRPr="000C2AAC" w:rsidRDefault="00DB4C37" w:rsidP="004762EF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 สามารถค้นหาได้ทางเว็บไซต์ </w:t>
            </w:r>
            <w:r w:rsidRPr="007A4DE9">
              <w:rPr>
                <w:rFonts w:asciiTheme="minorBidi" w:hAnsiTheme="minorBidi"/>
                <w:iCs/>
                <w:noProof/>
                <w:sz w:val="32"/>
                <w:szCs w:val="32"/>
              </w:rPr>
              <w:t>http://www.dsd.go.th/Prachinburi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แบบทค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.1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ตัวอย่างแบบฟอร์ม สามารถดาวน์โหลดได้ที่เว็บไซต์ สำนักพัฒนามาตรฐานและทดสอบฝีมือแรงงาน </w:t>
      </w:r>
      <w:r w:rsidRPr="000C2AAC">
        <w:rPr>
          <w:rFonts w:asciiTheme="minorBidi" w:hAnsiTheme="minorBidi"/>
          <w:noProof/>
          <w:sz w:val="32"/>
          <w:szCs w:val="32"/>
        </w:rPr>
        <w:t xml:space="preserve">http://www.dsd.go.th/standard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</w:t>
      </w:r>
      <w:r w:rsidRPr="000C2AAC">
        <w:rPr>
          <w:rFonts w:asciiTheme="minorBidi" w:hAnsiTheme="minorBidi"/>
          <w:noProof/>
          <w:sz w:val="32"/>
          <w:szCs w:val="32"/>
        </w:rPr>
        <w:t>http://home.dsd.go.th/standard/old/dsst/form/table_download_form.htm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4598" w:type="dxa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8B08AB" w:rsidRPr="000C2AAC" w14:paraId="6D0BBF17" w14:textId="77777777" w:rsidTr="008B08AB">
        <w:tc>
          <w:tcPr>
            <w:tcW w:w="1418" w:type="dxa"/>
          </w:tcPr>
          <w:p w14:paraId="71CC28E5" w14:textId="77777777" w:rsidR="008B08AB" w:rsidRPr="000C2AAC" w:rsidRDefault="008B08AB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510973EE" w14:textId="0C59AD21" w:rsidR="008B08AB" w:rsidRPr="00476616" w:rsidRDefault="008B08AB" w:rsidP="008C1396">
            <w:r>
              <w:rPr>
                <w:rFonts w:asciiTheme="minorBidi" w:hAnsiTheme="minorBidi"/>
                <w:noProof/>
                <w:sz w:val="32"/>
                <w:szCs w:val="32"/>
              </w:rPr>
              <w:t>20/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07/2558</w:t>
            </w:r>
          </w:p>
        </w:tc>
      </w:tr>
      <w:tr w:rsidR="008B08AB" w:rsidRPr="000C2AAC" w14:paraId="3FCBCAB2" w14:textId="77777777" w:rsidTr="008B08AB">
        <w:tc>
          <w:tcPr>
            <w:tcW w:w="1418" w:type="dxa"/>
          </w:tcPr>
          <w:p w14:paraId="76AEC54C" w14:textId="77777777" w:rsidR="008B08AB" w:rsidRPr="000C2AAC" w:rsidRDefault="008B08AB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1A79AE6B" w14:textId="67538DD2" w:rsidR="008B08AB" w:rsidRPr="00476616" w:rsidRDefault="008B08AB" w:rsidP="008C1396">
            <w:pPr>
              <w:rPr>
                <w:cs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เผยแพร่คู่มือบนเว็บไซต์แล้ว</w:t>
            </w:r>
          </w:p>
        </w:tc>
      </w:tr>
      <w:tr w:rsidR="008B08AB" w:rsidRPr="000C2AAC" w14:paraId="4A1DF6A2" w14:textId="77777777" w:rsidTr="008B08AB">
        <w:tc>
          <w:tcPr>
            <w:tcW w:w="1418" w:type="dxa"/>
          </w:tcPr>
          <w:p w14:paraId="082BD70C" w14:textId="77777777" w:rsidR="008B08AB" w:rsidRPr="000C2AAC" w:rsidRDefault="008B08AB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2AE20174" w14:textId="0B74B265" w:rsidR="008B08AB" w:rsidRPr="00476616" w:rsidRDefault="008B08AB" w:rsidP="008C1396">
            <w:pPr>
              <w:rPr>
                <w:cs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จีรศักดิ์  เตียวตระกูล</w:t>
            </w:r>
          </w:p>
        </w:tc>
      </w:tr>
      <w:tr w:rsidR="008B08AB" w:rsidRPr="000C2AAC" w14:paraId="105C0B62" w14:textId="77777777" w:rsidTr="008B08AB">
        <w:tc>
          <w:tcPr>
            <w:tcW w:w="1418" w:type="dxa"/>
          </w:tcPr>
          <w:p w14:paraId="7A8B8EDF" w14:textId="77777777" w:rsidR="008B08AB" w:rsidRPr="000C2AAC" w:rsidRDefault="008B08AB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32BE994B" w14:textId="16EC7EE5" w:rsidR="008B08AB" w:rsidRPr="00476616" w:rsidRDefault="008B08AB" w:rsidP="008C1396">
            <w:pPr>
              <w:rPr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อรรถชัย  สุกใส</w:t>
            </w:r>
          </w:p>
        </w:tc>
        <w:bookmarkStart w:id="0" w:name="_GoBack"/>
        <w:bookmarkEnd w:id="0"/>
      </w:tr>
      <w:tr w:rsidR="008B08AB" w:rsidRPr="000C2AAC" w14:paraId="6BB94F10" w14:textId="77777777" w:rsidTr="008B08AB">
        <w:tc>
          <w:tcPr>
            <w:tcW w:w="1418" w:type="dxa"/>
          </w:tcPr>
          <w:p w14:paraId="362D6899" w14:textId="77777777" w:rsidR="008B08AB" w:rsidRPr="000C2AAC" w:rsidRDefault="008B08AB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3B29216D" w14:textId="09CCE57F" w:rsidR="008B08AB" w:rsidRPr="00476616" w:rsidRDefault="008B08AB" w:rsidP="008C1396">
            <w:pPr>
              <w:rPr>
                <w:cs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จีรศักดิ์  เตียวตระกูล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0FE6B6" w14:textId="77777777" w:rsidR="009120CF" w:rsidRDefault="009120CF" w:rsidP="00C81DB8">
      <w:pPr>
        <w:spacing w:after="0" w:line="240" w:lineRule="auto"/>
      </w:pPr>
      <w:r>
        <w:separator/>
      </w:r>
    </w:p>
  </w:endnote>
  <w:endnote w:type="continuationSeparator" w:id="0">
    <w:p w14:paraId="6DEA27AE" w14:textId="77777777" w:rsidR="009120CF" w:rsidRDefault="009120CF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CD8BC8" w14:textId="77777777" w:rsidR="009120CF" w:rsidRDefault="009120CF" w:rsidP="00C81DB8">
      <w:pPr>
        <w:spacing w:after="0" w:line="240" w:lineRule="auto"/>
      </w:pPr>
      <w:r>
        <w:separator/>
      </w:r>
    </w:p>
  </w:footnote>
  <w:footnote w:type="continuationSeparator" w:id="0">
    <w:p w14:paraId="3C0B7692" w14:textId="77777777" w:rsidR="009120CF" w:rsidRDefault="009120CF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4C37">
          <w:rPr>
            <w:noProof/>
          </w:rPr>
          <w:t>5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DB4C3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08AB"/>
    <w:rsid w:val="008B3521"/>
    <w:rsid w:val="008D7B9E"/>
    <w:rsid w:val="008E2900"/>
    <w:rsid w:val="009120CF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B4C37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EA6A76-76A8-46EA-A5B1-5411F1344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653</TotalTime>
  <Pages>5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อรรถชัย สุกใส</cp:lastModifiedBy>
  <cp:revision>84</cp:revision>
  <cp:lastPrinted>2015-03-02T15:12:00Z</cp:lastPrinted>
  <dcterms:created xsi:type="dcterms:W3CDTF">2015-04-23T03:41:00Z</dcterms:created>
  <dcterms:modified xsi:type="dcterms:W3CDTF">2015-07-20T10:26:00Z</dcterms:modified>
</cp:coreProperties>
</file>